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57F2A" w14:textId="77777777" w:rsidR="00424A5A" w:rsidRDefault="00424A5A"/>
    <w:p w14:paraId="694C59C7" w14:textId="77777777" w:rsidR="00424A5A" w:rsidRDefault="00424A5A"/>
    <w:p w14:paraId="311D1A4F" w14:textId="77777777" w:rsidR="00424A5A" w:rsidRDefault="00424A5A" w:rsidP="00424A5A"/>
    <w:p w14:paraId="44871B92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5C437919" w14:textId="77777777">
        <w:tc>
          <w:tcPr>
            <w:tcW w:w="1080" w:type="dxa"/>
            <w:vAlign w:val="center"/>
          </w:tcPr>
          <w:p w14:paraId="0E3985D6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FD01565" w14:textId="750EAE7D" w:rsidR="00424A5A" w:rsidRPr="00427B3B" w:rsidRDefault="003C7448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43001-135/2026-0</w:t>
            </w:r>
            <w:r w:rsidR="005C4FF7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7CD1956F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F5ECA0C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4279F89D" w14:textId="4C459A72" w:rsidR="00424A5A" w:rsidRPr="00427B3B" w:rsidRDefault="003C7448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D-96/26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2C84807A" w14:textId="77777777">
        <w:tc>
          <w:tcPr>
            <w:tcW w:w="1080" w:type="dxa"/>
            <w:vAlign w:val="center"/>
          </w:tcPr>
          <w:p w14:paraId="23899AA9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0FF126B" w14:textId="74E22145" w:rsidR="00424A5A" w:rsidRPr="00427B3B" w:rsidRDefault="001A3934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="003C7448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3C7448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04728896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8EEA3C1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60D04F8" w14:textId="279A6344" w:rsidR="00424A5A" w:rsidRPr="00427B3B" w:rsidRDefault="003C7448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2431-26-000560/0</w:t>
            </w:r>
          </w:p>
        </w:tc>
      </w:tr>
    </w:tbl>
    <w:p w14:paraId="72418EC0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80E5210" w14:textId="77777777" w:rsidR="00424A5A" w:rsidRDefault="00424A5A"/>
    <w:p w14:paraId="386F0276" w14:textId="77777777" w:rsidR="00556816" w:rsidRDefault="00556816">
      <w:pPr>
        <w:rPr>
          <w:sz w:val="22"/>
        </w:rPr>
      </w:pPr>
    </w:p>
    <w:p w14:paraId="15BE29C2" w14:textId="77777777" w:rsidR="00424A5A" w:rsidRPr="00637BE6" w:rsidRDefault="00424A5A">
      <w:pPr>
        <w:rPr>
          <w:sz w:val="22"/>
        </w:rPr>
      </w:pPr>
    </w:p>
    <w:p w14:paraId="3B54B67E" w14:textId="77777777" w:rsidR="00E813F4" w:rsidRPr="00A9293C" w:rsidRDefault="00E813F4" w:rsidP="00E813F4">
      <w:pPr>
        <w:rPr>
          <w:sz w:val="22"/>
        </w:rPr>
      </w:pPr>
    </w:p>
    <w:p w14:paraId="3BE9D066" w14:textId="7CD8C795" w:rsidR="00E813F4" w:rsidRPr="00A9293C" w:rsidRDefault="00EF7F68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>
        <w:rPr>
          <w:rFonts w:ascii="Times New Roman" w:hAnsi="Times New Roman"/>
          <w:b/>
          <w:spacing w:val="20"/>
          <w:sz w:val="22"/>
        </w:rPr>
        <w:t>SPREMEMBA</w:t>
      </w:r>
      <w:r w:rsidR="00E813F4" w:rsidRPr="00A9293C">
        <w:rPr>
          <w:rFonts w:ascii="Times New Roman" w:hAnsi="Times New Roman"/>
          <w:b/>
          <w:spacing w:val="20"/>
          <w:sz w:val="22"/>
        </w:rPr>
        <w:t xml:space="preserve"> RAZPISNE DOKUMENTACIJE </w:t>
      </w:r>
    </w:p>
    <w:p w14:paraId="13EC9D9E" w14:textId="77777777" w:rsidR="00E813F4" w:rsidRPr="00A9293C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A9293C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77677197" w14:textId="77777777" w:rsidR="00E813F4" w:rsidRPr="00A9293C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A9293C" w14:paraId="2BA5A890" w14:textId="77777777">
        <w:tc>
          <w:tcPr>
            <w:tcW w:w="9288" w:type="dxa"/>
          </w:tcPr>
          <w:p w14:paraId="567D9ABA" w14:textId="28856B88" w:rsidR="00E813F4" w:rsidRPr="00A9293C" w:rsidRDefault="003C7448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PZI gradnje dveh prepustov na RT-921/4306 Kandrše – Vače – Spodnji Hotič v km 6,120 in v km 6,600</w:t>
            </w:r>
          </w:p>
        </w:tc>
      </w:tr>
    </w:tbl>
    <w:p w14:paraId="0D4071BC" w14:textId="77777777" w:rsidR="00E813F4" w:rsidRPr="00A9293C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7C57EF77" w14:textId="77777777" w:rsidR="00E813F4" w:rsidRPr="00A9293C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285DB5E" w14:textId="7C9ADB8F" w:rsidR="00660590" w:rsidRPr="00660590" w:rsidRDefault="00660590" w:rsidP="00660590">
      <w:pPr>
        <w:rPr>
          <w:sz w:val="22"/>
        </w:rPr>
      </w:pPr>
      <w:r w:rsidRPr="00660590">
        <w:rPr>
          <w:sz w:val="22"/>
        </w:rPr>
        <w:t>Obvestilo o spremembi razpisne dokumentacije je objavljeno na »Portalu javnih naročil« (</w:t>
      </w:r>
      <w:hyperlink r:id="rId7" w:history="1">
        <w:r w:rsidRPr="00660590">
          <w:rPr>
            <w:rStyle w:val="Hiperpovezava"/>
            <w:sz w:val="22"/>
          </w:rPr>
          <w:t>https://www.enarocanje.si</w:t>
        </w:r>
      </w:hyperlink>
      <w:r w:rsidRPr="00660590">
        <w:rPr>
          <w:sz w:val="22"/>
        </w:rPr>
        <w:t xml:space="preserve">). Na omenjenem portalu je objavljena: popravljena Specifikacija del </w:t>
      </w:r>
      <w:r w:rsidR="005B7A7E">
        <w:rPr>
          <w:sz w:val="22"/>
        </w:rPr>
        <w:t xml:space="preserve">– (Ponudbeni predračun) </w:t>
      </w:r>
      <w:r w:rsidRPr="00660590">
        <w:rPr>
          <w:sz w:val="22"/>
        </w:rPr>
        <w:t>v *</w:t>
      </w:r>
      <w:proofErr w:type="gramStart"/>
      <w:r w:rsidRPr="00660590">
        <w:rPr>
          <w:sz w:val="22"/>
        </w:rPr>
        <w:t>.</w:t>
      </w:r>
      <w:proofErr w:type="spellStart"/>
      <w:proofErr w:type="gramEnd"/>
      <w:r w:rsidRPr="00660590">
        <w:rPr>
          <w:sz w:val="22"/>
        </w:rPr>
        <w:t>xlsx</w:t>
      </w:r>
      <w:proofErr w:type="spellEnd"/>
      <w:r w:rsidRPr="00660590">
        <w:rPr>
          <w:sz w:val="22"/>
        </w:rPr>
        <w:t xml:space="preserve"> datoteki.</w:t>
      </w:r>
    </w:p>
    <w:p w14:paraId="443D988A" w14:textId="77777777" w:rsidR="00660590" w:rsidRPr="00660590" w:rsidRDefault="00660590" w:rsidP="00660590">
      <w:pPr>
        <w:rPr>
          <w:sz w:val="22"/>
        </w:rPr>
      </w:pPr>
    </w:p>
    <w:p w14:paraId="0A11B57C" w14:textId="77777777" w:rsidR="00660590" w:rsidRPr="00660590" w:rsidRDefault="00660590" w:rsidP="00660590">
      <w:pPr>
        <w:rPr>
          <w:sz w:val="22"/>
        </w:rPr>
      </w:pPr>
      <w:r w:rsidRPr="00660590">
        <w:rPr>
          <w:sz w:val="22"/>
        </w:rPr>
        <w:t>Obrazložitev sprememb:</w:t>
      </w:r>
    </w:p>
    <w:p w14:paraId="646C173C" w14:textId="77777777" w:rsidR="00660590" w:rsidRPr="00660590" w:rsidRDefault="00660590" w:rsidP="00660590">
      <w:pPr>
        <w:rPr>
          <w:sz w:val="22"/>
          <w:u w:val="single"/>
        </w:rPr>
      </w:pPr>
    </w:p>
    <w:p w14:paraId="73BA8A8E" w14:textId="1661F4A6" w:rsidR="00685DCD" w:rsidRPr="00685DCD" w:rsidRDefault="00660590" w:rsidP="00685DCD">
      <w:pPr>
        <w:rPr>
          <w:sz w:val="22"/>
        </w:rPr>
      </w:pPr>
      <w:r w:rsidRPr="00660590">
        <w:rPr>
          <w:sz w:val="22"/>
        </w:rPr>
        <w:t xml:space="preserve">Naročnik popravlja Specifikacijo del </w:t>
      </w:r>
      <w:r w:rsidR="00685DCD">
        <w:rPr>
          <w:sz w:val="22"/>
        </w:rPr>
        <w:t xml:space="preserve">– (Ponudbeni predračun) </w:t>
      </w:r>
      <w:r w:rsidRPr="00660590">
        <w:rPr>
          <w:sz w:val="22"/>
        </w:rPr>
        <w:t xml:space="preserve">za Izdelavo </w:t>
      </w:r>
      <w:r w:rsidR="00685DCD" w:rsidRPr="00685DCD">
        <w:rPr>
          <w:sz w:val="22"/>
        </w:rPr>
        <w:t>PZI gradnje dveh prepustov na RT-921/4306 Kandrše – Vače – Spodnji Hotič v km 6,120 in v km 6,600</w:t>
      </w:r>
      <w:r w:rsidR="00685DCD">
        <w:rPr>
          <w:sz w:val="22"/>
        </w:rPr>
        <w:t>.</w:t>
      </w:r>
    </w:p>
    <w:p w14:paraId="21C433B0" w14:textId="56625BA0" w:rsidR="00660590" w:rsidRPr="00660590" w:rsidRDefault="00660590" w:rsidP="00660590">
      <w:pPr>
        <w:rPr>
          <w:sz w:val="22"/>
        </w:rPr>
      </w:pPr>
    </w:p>
    <w:p w14:paraId="7EFFA713" w14:textId="77777777" w:rsidR="00660590" w:rsidRPr="00660590" w:rsidRDefault="00660590" w:rsidP="00660590">
      <w:pPr>
        <w:rPr>
          <w:sz w:val="22"/>
        </w:rPr>
      </w:pPr>
    </w:p>
    <w:p w14:paraId="30B97053" w14:textId="6F63F88E" w:rsidR="00660590" w:rsidRPr="00660590" w:rsidRDefault="00660590" w:rsidP="00660590">
      <w:pPr>
        <w:rPr>
          <w:sz w:val="22"/>
        </w:rPr>
      </w:pPr>
      <w:r w:rsidRPr="00660590">
        <w:rPr>
          <w:sz w:val="22"/>
        </w:rPr>
        <w:t>Zaradi napake pri formul</w:t>
      </w:r>
      <w:r w:rsidR="00AE2B8A">
        <w:rPr>
          <w:sz w:val="22"/>
        </w:rPr>
        <w:t>ah</w:t>
      </w:r>
      <w:r w:rsidR="002327E7">
        <w:rPr>
          <w:sz w:val="22"/>
        </w:rPr>
        <w:t xml:space="preserve"> v zavihku »Prepust v km 6,600«</w:t>
      </w:r>
      <w:r w:rsidR="00F85BA0">
        <w:rPr>
          <w:sz w:val="22"/>
        </w:rPr>
        <w:t>, ki napačno prepiše celice iz zavihka</w:t>
      </w:r>
      <w:r w:rsidRPr="00660590">
        <w:rPr>
          <w:sz w:val="22"/>
        </w:rPr>
        <w:t xml:space="preserve"> </w:t>
      </w:r>
      <w:r w:rsidR="00E44C98">
        <w:rPr>
          <w:sz w:val="22"/>
        </w:rPr>
        <w:t xml:space="preserve">»Prepust v km 6,120« </w:t>
      </w:r>
      <w:r w:rsidRPr="00660590">
        <w:rPr>
          <w:sz w:val="22"/>
        </w:rPr>
        <w:t>se le-t</w:t>
      </w:r>
      <w:r w:rsidR="00AE2B8A">
        <w:rPr>
          <w:sz w:val="22"/>
        </w:rPr>
        <w:t>e</w:t>
      </w:r>
      <w:r w:rsidRPr="00660590">
        <w:rPr>
          <w:sz w:val="22"/>
        </w:rPr>
        <w:t xml:space="preserve"> ustrezno popravi.</w:t>
      </w:r>
      <w:r w:rsidR="00AE2B8A">
        <w:rPr>
          <w:sz w:val="22"/>
        </w:rPr>
        <w:t xml:space="preserve"> V zavihku »Prepust v km 6,</w:t>
      </w:r>
      <w:r w:rsidR="0046254B">
        <w:rPr>
          <w:sz w:val="22"/>
        </w:rPr>
        <w:t>120</w:t>
      </w:r>
      <w:r w:rsidR="00AE2B8A">
        <w:rPr>
          <w:sz w:val="22"/>
        </w:rPr>
        <w:t xml:space="preserve">« se </w:t>
      </w:r>
      <w:r w:rsidR="00243E11">
        <w:rPr>
          <w:sz w:val="22"/>
        </w:rPr>
        <w:t>med celicama B25 in B26 vstavi celico z besedilom</w:t>
      </w:r>
      <w:r w:rsidR="007B293B">
        <w:rPr>
          <w:sz w:val="22"/>
        </w:rPr>
        <w:t xml:space="preserve"> »</w:t>
      </w:r>
      <w:r w:rsidR="007B293B" w:rsidRPr="007B293B">
        <w:rPr>
          <w:sz w:val="22"/>
        </w:rPr>
        <w:t>elaborat za preprečevanje in zmanjševanje emisije delcev z gradbišča - skladno s projektno nalogo</w:t>
      </w:r>
      <w:r w:rsidR="007B293B">
        <w:rPr>
          <w:sz w:val="22"/>
        </w:rPr>
        <w:t>«</w:t>
      </w:r>
      <w:r w:rsidR="00AE2B8A">
        <w:rPr>
          <w:sz w:val="22"/>
        </w:rPr>
        <w:t xml:space="preserve">. V zavihku »Skupna za 2 postavki« se poimenovanje ustrezno popravi </w:t>
      </w:r>
      <w:r w:rsidR="00F528B7">
        <w:rPr>
          <w:sz w:val="22"/>
        </w:rPr>
        <w:t>s</w:t>
      </w:r>
      <w:r w:rsidR="00AE2B8A">
        <w:rPr>
          <w:sz w:val="22"/>
        </w:rPr>
        <w:t xml:space="preserve"> »Skupno za 3 postavke«.</w:t>
      </w:r>
    </w:p>
    <w:p w14:paraId="5516F3B2" w14:textId="77777777" w:rsidR="00660590" w:rsidRPr="00660590" w:rsidRDefault="00660590" w:rsidP="00660590">
      <w:pPr>
        <w:rPr>
          <w:sz w:val="22"/>
        </w:rPr>
      </w:pPr>
    </w:p>
    <w:p w14:paraId="7FF30634" w14:textId="77777777" w:rsidR="00556816" w:rsidRPr="00637BE6" w:rsidRDefault="00556816">
      <w:pPr>
        <w:rPr>
          <w:sz w:val="22"/>
        </w:rPr>
      </w:pPr>
    </w:p>
    <w:sectPr w:rsidR="00556816" w:rsidRPr="00637B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E0BE6" w14:textId="77777777" w:rsidR="00F60026" w:rsidRDefault="00F60026">
      <w:r>
        <w:separator/>
      </w:r>
    </w:p>
  </w:endnote>
  <w:endnote w:type="continuationSeparator" w:id="0">
    <w:p w14:paraId="286FAB38" w14:textId="77777777" w:rsidR="00F60026" w:rsidRDefault="00F6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8054" w14:textId="77777777" w:rsidR="003C7448" w:rsidRDefault="003C744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EA9D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33492A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BA549D9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F0EE83E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F0674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6B68640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8E9B3A2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589CFC88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58A9" w14:textId="086B1D8F" w:rsidR="00E813F4" w:rsidRDefault="00E813F4" w:rsidP="002507C2">
    <w:pPr>
      <w:pStyle w:val="Noga"/>
      <w:ind w:firstLine="540"/>
    </w:pPr>
    <w:r>
      <w:t xml:space="preserve">  </w:t>
    </w:r>
    <w:r w:rsidR="003C7448" w:rsidRPr="00643501">
      <w:rPr>
        <w:noProof/>
      </w:rPr>
      <w:drawing>
        <wp:inline distT="0" distB="0" distL="0" distR="0" wp14:anchorId="3DD5A639" wp14:editId="4B048B91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C7448" w:rsidRPr="00643501">
      <w:rPr>
        <w:noProof/>
      </w:rPr>
      <w:drawing>
        <wp:inline distT="0" distB="0" distL="0" distR="0" wp14:anchorId="4856B026" wp14:editId="12AB2862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C7448" w:rsidRPr="00CF74F9">
      <w:rPr>
        <w:noProof/>
      </w:rPr>
      <w:drawing>
        <wp:inline distT="0" distB="0" distL="0" distR="0" wp14:anchorId="40B07AAC" wp14:editId="488F5FA6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53725D5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6093" w14:textId="77777777" w:rsidR="00F60026" w:rsidRDefault="00F60026">
      <w:r>
        <w:separator/>
      </w:r>
    </w:p>
  </w:footnote>
  <w:footnote w:type="continuationSeparator" w:id="0">
    <w:p w14:paraId="7FF2FE02" w14:textId="77777777" w:rsidR="00F60026" w:rsidRDefault="00F60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9CA7" w14:textId="77777777" w:rsidR="003C7448" w:rsidRDefault="003C744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D7F9" w14:textId="77777777" w:rsidR="003C7448" w:rsidRDefault="003C744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22D3" w14:textId="7810FBAB" w:rsidR="00DB7CDA" w:rsidRDefault="003C7448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02E5765" wp14:editId="1F4A14E9">
          <wp:simplePos x="0" y="0"/>
          <wp:positionH relativeFrom="column">
            <wp:posOffset>-380365</wp:posOffset>
          </wp:positionH>
          <wp:positionV relativeFrom="paragraph">
            <wp:posOffset>343535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48"/>
    <w:rsid w:val="000646A9"/>
    <w:rsid w:val="000B1DF4"/>
    <w:rsid w:val="00155DDB"/>
    <w:rsid w:val="001836BB"/>
    <w:rsid w:val="001A3934"/>
    <w:rsid w:val="001B7771"/>
    <w:rsid w:val="001C4689"/>
    <w:rsid w:val="00216549"/>
    <w:rsid w:val="002327E7"/>
    <w:rsid w:val="0024103F"/>
    <w:rsid w:val="00243E11"/>
    <w:rsid w:val="002507C2"/>
    <w:rsid w:val="00260641"/>
    <w:rsid w:val="00290551"/>
    <w:rsid w:val="00292875"/>
    <w:rsid w:val="002F5EB4"/>
    <w:rsid w:val="003133A6"/>
    <w:rsid w:val="003560E2"/>
    <w:rsid w:val="003579C0"/>
    <w:rsid w:val="003C7448"/>
    <w:rsid w:val="003D07BC"/>
    <w:rsid w:val="00424A5A"/>
    <w:rsid w:val="0044323F"/>
    <w:rsid w:val="0046254B"/>
    <w:rsid w:val="004962A6"/>
    <w:rsid w:val="004B34B5"/>
    <w:rsid w:val="00556816"/>
    <w:rsid w:val="005B7A7E"/>
    <w:rsid w:val="005C4FF7"/>
    <w:rsid w:val="0063474E"/>
    <w:rsid w:val="00634B0D"/>
    <w:rsid w:val="00637BE6"/>
    <w:rsid w:val="00660590"/>
    <w:rsid w:val="00685DCD"/>
    <w:rsid w:val="006B0D64"/>
    <w:rsid w:val="00757AD0"/>
    <w:rsid w:val="007B293B"/>
    <w:rsid w:val="009064B0"/>
    <w:rsid w:val="00962F6A"/>
    <w:rsid w:val="009A1FEA"/>
    <w:rsid w:val="009B1FD9"/>
    <w:rsid w:val="00A05C73"/>
    <w:rsid w:val="00A17575"/>
    <w:rsid w:val="00AD3747"/>
    <w:rsid w:val="00AE2B8A"/>
    <w:rsid w:val="00C50F64"/>
    <w:rsid w:val="00C97F50"/>
    <w:rsid w:val="00CE3D4E"/>
    <w:rsid w:val="00DB7CDA"/>
    <w:rsid w:val="00E44C98"/>
    <w:rsid w:val="00E51016"/>
    <w:rsid w:val="00E53E0F"/>
    <w:rsid w:val="00E66D5B"/>
    <w:rsid w:val="00E813F4"/>
    <w:rsid w:val="00EA1375"/>
    <w:rsid w:val="00EF7F68"/>
    <w:rsid w:val="00F528B7"/>
    <w:rsid w:val="00F60026"/>
    <w:rsid w:val="00F85BA0"/>
    <w:rsid w:val="00FA1E40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BB94CE"/>
  <w15:chartTrackingRefBased/>
  <w15:docId w15:val="{28EB122D-740E-436A-885E-E517D9BA6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60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218</TotalTime>
  <Pages>1</Pages>
  <Words>155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SBrodt</dc:creator>
  <cp:keywords/>
  <dc:description/>
  <cp:lastModifiedBy>SBrodt</cp:lastModifiedBy>
  <cp:revision>31</cp:revision>
  <cp:lastPrinted>2026-08-04T11:56:00Z</cp:lastPrinted>
  <dcterms:created xsi:type="dcterms:W3CDTF">2026-07-23T11:15:00Z</dcterms:created>
  <dcterms:modified xsi:type="dcterms:W3CDTF">2026-08-04T11:58:00Z</dcterms:modified>
</cp:coreProperties>
</file>